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EDAC3" w14:textId="21B1E12E" w:rsidR="006B2F86" w:rsidRDefault="008547F0" w:rsidP="00E71FC3">
      <w:pPr>
        <w:pStyle w:val="NoSpacing"/>
      </w:pPr>
      <w:r>
        <w:rPr>
          <w:u w:val="single"/>
        </w:rPr>
        <w:t>Alice HOLME</w:t>
      </w:r>
      <w:r>
        <w:t xml:space="preserve">   </w:t>
      </w:r>
      <w:proofErr w:type="gramStart"/>
      <w:r>
        <w:t xml:space="preserve">   (</w:t>
      </w:r>
      <w:proofErr w:type="gramEnd"/>
      <w:r>
        <w:t>d.ca.1427)</w:t>
      </w:r>
    </w:p>
    <w:p w14:paraId="40186A77" w14:textId="188F6EA1" w:rsidR="008547F0" w:rsidRDefault="008547F0" w:rsidP="00E71FC3">
      <w:pPr>
        <w:pStyle w:val="NoSpacing"/>
      </w:pPr>
      <w:r>
        <w:t>of Southwell, Nott</w:t>
      </w:r>
      <w:r w:rsidR="00F71037">
        <w:t>i</w:t>
      </w:r>
      <w:bookmarkStart w:id="0" w:name="_GoBack"/>
      <w:bookmarkEnd w:id="0"/>
      <w:r>
        <w:t>nghamshire.</w:t>
      </w:r>
    </w:p>
    <w:p w14:paraId="6A795FFF" w14:textId="4D64B950" w:rsidR="008547F0" w:rsidRDefault="008547F0" w:rsidP="00E71FC3">
      <w:pPr>
        <w:pStyle w:val="NoSpacing"/>
      </w:pPr>
    </w:p>
    <w:p w14:paraId="2C261FAF" w14:textId="4D9A4C73" w:rsidR="008547F0" w:rsidRDefault="008547F0" w:rsidP="00E71FC3">
      <w:pPr>
        <w:pStyle w:val="NoSpacing"/>
      </w:pPr>
    </w:p>
    <w:p w14:paraId="3373A362" w14:textId="3A60B005" w:rsidR="008547F0" w:rsidRDefault="008547F0" w:rsidP="00E71FC3">
      <w:pPr>
        <w:pStyle w:val="NoSpacing"/>
      </w:pPr>
      <w:r>
        <w:t xml:space="preserve">  9 Oct.1427</w:t>
      </w:r>
      <w:r>
        <w:tab/>
        <w:t>Probate of her Will.   (W.Y.R. p.86)</w:t>
      </w:r>
    </w:p>
    <w:p w14:paraId="2A4D7A86" w14:textId="79621DD3" w:rsidR="008547F0" w:rsidRDefault="008547F0" w:rsidP="00E71FC3">
      <w:pPr>
        <w:pStyle w:val="NoSpacing"/>
      </w:pPr>
    </w:p>
    <w:p w14:paraId="441F1BDE" w14:textId="787CE2FF" w:rsidR="008547F0" w:rsidRDefault="008547F0" w:rsidP="00E71FC3">
      <w:pPr>
        <w:pStyle w:val="NoSpacing"/>
      </w:pPr>
    </w:p>
    <w:p w14:paraId="6A1D382F" w14:textId="682F4E64" w:rsidR="008547F0" w:rsidRDefault="008547F0" w:rsidP="00E71FC3">
      <w:pPr>
        <w:pStyle w:val="NoSpacing"/>
      </w:pPr>
      <w:r>
        <w:t>7 October 2018</w:t>
      </w:r>
    </w:p>
    <w:p w14:paraId="79DF3515" w14:textId="77777777" w:rsidR="008547F0" w:rsidRPr="008547F0" w:rsidRDefault="008547F0" w:rsidP="00E71FC3">
      <w:pPr>
        <w:pStyle w:val="NoSpacing"/>
      </w:pPr>
    </w:p>
    <w:sectPr w:rsidR="008547F0" w:rsidRPr="008547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DACDC" w14:textId="77777777" w:rsidR="008547F0" w:rsidRDefault="008547F0" w:rsidP="00E71FC3">
      <w:pPr>
        <w:spacing w:after="0" w:line="240" w:lineRule="auto"/>
      </w:pPr>
      <w:r>
        <w:separator/>
      </w:r>
    </w:p>
  </w:endnote>
  <w:endnote w:type="continuationSeparator" w:id="0">
    <w:p w14:paraId="363680ED" w14:textId="77777777" w:rsidR="008547F0" w:rsidRDefault="008547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F5C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85133" w14:textId="77777777" w:rsidR="008547F0" w:rsidRDefault="008547F0" w:rsidP="00E71FC3">
      <w:pPr>
        <w:spacing w:after="0" w:line="240" w:lineRule="auto"/>
      </w:pPr>
      <w:r>
        <w:separator/>
      </w:r>
    </w:p>
  </w:footnote>
  <w:footnote w:type="continuationSeparator" w:id="0">
    <w:p w14:paraId="222E9479" w14:textId="77777777" w:rsidR="008547F0" w:rsidRDefault="008547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F0"/>
    <w:rsid w:val="001A7C09"/>
    <w:rsid w:val="00577BD5"/>
    <w:rsid w:val="00656CBA"/>
    <w:rsid w:val="006A1F77"/>
    <w:rsid w:val="00733BE7"/>
    <w:rsid w:val="008547F0"/>
    <w:rsid w:val="00AB52E8"/>
    <w:rsid w:val="00B16D3F"/>
    <w:rsid w:val="00BB41AC"/>
    <w:rsid w:val="00E71FC3"/>
    <w:rsid w:val="00EF4813"/>
    <w:rsid w:val="00F7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987B4"/>
  <w15:chartTrackingRefBased/>
  <w15:docId w15:val="{AA25C3DE-D496-4F7A-9DDA-B5B3C74D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2018-10-07T18:41:00Z</dcterms:created>
  <dcterms:modified xsi:type="dcterms:W3CDTF">2018-10-07T18:43:00Z</dcterms:modified>
</cp:coreProperties>
</file>